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67DB2" w14:textId="77777777" w:rsidR="00984A00" w:rsidRPr="00984A00" w:rsidRDefault="00984A00" w:rsidP="00984A00">
      <w:pPr>
        <w:jc w:val="center"/>
        <w:outlineLvl w:val="0"/>
        <w:rPr>
          <w:rFonts w:ascii="Gotham Rounded Book" w:hAnsi="Gotham Rounded Book" w:cs="Arial"/>
          <w:b/>
        </w:rPr>
      </w:pPr>
    </w:p>
    <w:p w14:paraId="2C70F0DA" w14:textId="77777777" w:rsidR="00984A00" w:rsidRPr="00984A00" w:rsidRDefault="00984A00" w:rsidP="00984A00">
      <w:pPr>
        <w:jc w:val="center"/>
        <w:outlineLvl w:val="0"/>
        <w:rPr>
          <w:rFonts w:ascii="Gotham Rounded Book" w:hAnsi="Gotham Rounded Book" w:cs="Arial"/>
          <w:b/>
        </w:rPr>
      </w:pPr>
    </w:p>
    <w:p w14:paraId="12854832" w14:textId="77777777" w:rsidR="00984A00" w:rsidRPr="00FA46C3" w:rsidRDefault="003F0546" w:rsidP="00FA46C3">
      <w:pPr>
        <w:jc w:val="center"/>
        <w:rPr>
          <w:rFonts w:ascii="Gotham Rounded Book" w:hAnsi="Gotham Rounded Book" w:cs="Arial"/>
          <w:b/>
          <w:sz w:val="28"/>
          <w:szCs w:val="28"/>
        </w:rPr>
      </w:pPr>
      <w:r w:rsidRPr="00FA46C3">
        <w:rPr>
          <w:rFonts w:ascii="Gotham Rounded Book" w:hAnsi="Gotham Rounded Book" w:cs="Arial"/>
          <w:b/>
          <w:sz w:val="28"/>
          <w:szCs w:val="28"/>
        </w:rPr>
        <w:t>Declaration of Interests Form</w:t>
      </w:r>
    </w:p>
    <w:p w14:paraId="1E2F54C6" w14:textId="77777777" w:rsidR="00984A00" w:rsidRPr="00984A00" w:rsidRDefault="00984A00" w:rsidP="00984A00">
      <w:pPr>
        <w:jc w:val="center"/>
        <w:rPr>
          <w:rFonts w:ascii="Gotham Rounded Book" w:hAnsi="Gotham Rounded Book" w:cs="Arial"/>
          <w:b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F87D4B" w14:paraId="06B38F02" w14:textId="77777777" w:rsidTr="00EE0427">
        <w:trPr>
          <w:jc w:val="center"/>
        </w:trPr>
        <w:tc>
          <w:tcPr>
            <w:tcW w:w="10060" w:type="dxa"/>
            <w:shd w:val="clear" w:color="auto" w:fill="auto"/>
          </w:tcPr>
          <w:p w14:paraId="18D3E2A9" w14:textId="77777777" w:rsidR="00984A00" w:rsidRPr="00984A00" w:rsidRDefault="003F0546" w:rsidP="00EE0427">
            <w:pPr>
              <w:jc w:val="center"/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t>Conflict of Interests</w:t>
            </w:r>
          </w:p>
          <w:p w14:paraId="13AB1FC0" w14:textId="77777777" w:rsidR="00984A00" w:rsidRPr="00984A00" w:rsidRDefault="00984A00" w:rsidP="00EE0427">
            <w:pPr>
              <w:rPr>
                <w:rFonts w:ascii="Gotham Rounded Book" w:hAnsi="Gotham Rounded Book" w:cs="Arial"/>
                <w:b/>
              </w:rPr>
            </w:pPr>
          </w:p>
          <w:p w14:paraId="26EDBEA0" w14:textId="77777777" w:rsidR="00984A00" w:rsidRPr="00984A00" w:rsidRDefault="003F0546" w:rsidP="00EE0427">
            <w:pPr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t>Tick the relevant statement</w:t>
            </w:r>
          </w:p>
          <w:p w14:paraId="09B6CA9B" w14:textId="77777777" w:rsidR="00984A00" w:rsidRPr="00984A00" w:rsidRDefault="00984A00" w:rsidP="00EE0427">
            <w:pPr>
              <w:rPr>
                <w:rFonts w:ascii="Gotham Rounded Book" w:hAnsi="Gotham Rounded Book" w:cs="Arial"/>
                <w:b/>
              </w:rPr>
            </w:pPr>
          </w:p>
          <w:p w14:paraId="448764EA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E37688" wp14:editId="6C472F6C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365760</wp:posOffset>
                      </wp:positionV>
                      <wp:extent cx="107950" cy="101600"/>
                      <wp:effectExtent l="12700" t="5080" r="12700" b="762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5" style="width:8.5pt;height:8pt;margin-top:28.8pt;margin-left:98.9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/>
                  </w:pict>
                </mc:Fallback>
              </mc:AlternateContent>
            </w:r>
            <w:r w:rsidRPr="00984A00">
              <w:rPr>
                <w:rFonts w:ascii="Gotham Rounded Book" w:hAnsi="Gotham Rounded Book" w:cs="Arial"/>
              </w:rPr>
              <w:t>I declare that I have no significant interests which the Membership and/or general public</w:t>
            </w:r>
            <w:r w:rsidRPr="00984A00">
              <w:rPr>
                <w:rFonts w:ascii="Gotham Rounded Book" w:hAnsi="Gotham Rounded Book" w:cs="Arial"/>
              </w:rPr>
              <w:t xml:space="preserve"> might reasonably conclude might influence the approach or actions of myself in carrying out my duties for [the organisation].   </w:t>
            </w:r>
            <w:r w:rsidRPr="00984A00">
              <w:rPr>
                <w:rFonts w:ascii="Gotham Rounded Book" w:hAnsi="Gotham Rounded Book" w:cs="Arial"/>
              </w:rPr>
              <w:tab/>
              <w:t xml:space="preserve"> </w:t>
            </w:r>
          </w:p>
          <w:p w14:paraId="19373F39" w14:textId="77777777" w:rsidR="00984A00" w:rsidRPr="00984A00" w:rsidRDefault="00984A00" w:rsidP="00EE0427">
            <w:pPr>
              <w:rPr>
                <w:rFonts w:ascii="Gotham Rounded Book" w:hAnsi="Gotham Rounded Book" w:cs="Arial"/>
              </w:rPr>
            </w:pPr>
          </w:p>
          <w:p w14:paraId="77813BDB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F3315B" wp14:editId="69B931EB">
                      <wp:simplePos x="0" y="0"/>
                      <wp:positionH relativeFrom="column">
                        <wp:posOffset>1764030</wp:posOffset>
                      </wp:positionH>
                      <wp:positionV relativeFrom="paragraph">
                        <wp:posOffset>367665</wp:posOffset>
                      </wp:positionV>
                      <wp:extent cx="107950" cy="101600"/>
                      <wp:effectExtent l="5080" t="10160" r="10795" b="1206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width:8.5pt;height:8pt;margin-top:28.95pt;margin-left:138.9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1312"/>
                  </w:pict>
                </mc:Fallback>
              </mc:AlternateContent>
            </w:r>
            <w:r w:rsidRPr="00984A00">
              <w:rPr>
                <w:rFonts w:ascii="Gotham Rounded Book" w:hAnsi="Gotham Rounded Book" w:cs="Arial"/>
              </w:rPr>
              <w:t xml:space="preserve">I declare that I currently have significant connections with organisations such that the Membership and/or general public </w:t>
            </w:r>
            <w:r w:rsidRPr="00984A00">
              <w:rPr>
                <w:rFonts w:ascii="Gotham Rounded Book" w:hAnsi="Gotham Rounded Book" w:cs="Arial"/>
              </w:rPr>
              <w:t xml:space="preserve">might ‘reasonably conclude that the interest involved might influence the approach or actions taken. </w:t>
            </w:r>
          </w:p>
          <w:p w14:paraId="33E22BB5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</w:rPr>
              <w:t xml:space="preserve">  </w:t>
            </w:r>
          </w:p>
        </w:tc>
      </w:tr>
    </w:tbl>
    <w:p w14:paraId="3181E172" w14:textId="77777777" w:rsidR="00984A00" w:rsidRPr="00984A00" w:rsidRDefault="003F0546" w:rsidP="00984A00">
      <w:pPr>
        <w:tabs>
          <w:tab w:val="left" w:pos="4374"/>
        </w:tabs>
        <w:ind w:left="113"/>
        <w:rPr>
          <w:rFonts w:ascii="Gotham Rounded Book" w:hAnsi="Gotham Rounded Book" w:cs="Arial"/>
          <w:b/>
        </w:rPr>
      </w:pPr>
      <w:r w:rsidRPr="00984A00">
        <w:rPr>
          <w:rFonts w:ascii="Gotham Rounded Book" w:hAnsi="Gotham Rounded Book" w:cs="Arial"/>
          <w:b/>
        </w:rPr>
        <w:tab/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3"/>
        <w:gridCol w:w="5802"/>
      </w:tblGrid>
      <w:tr w:rsidR="00F87D4B" w14:paraId="29ED5B90" w14:textId="77777777" w:rsidTr="00EE0427">
        <w:trPr>
          <w:jc w:val="center"/>
        </w:trPr>
        <w:tc>
          <w:tcPr>
            <w:tcW w:w="4261" w:type="dxa"/>
            <w:shd w:val="pct12" w:color="auto" w:fill="FFFFFF"/>
          </w:tcPr>
          <w:p w14:paraId="5EB2A236" w14:textId="77777777" w:rsidR="00984A00" w:rsidRPr="00984A00" w:rsidRDefault="003F0546" w:rsidP="00EE0427">
            <w:pPr>
              <w:jc w:val="center"/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t>Organisation</w:t>
            </w:r>
          </w:p>
        </w:tc>
        <w:tc>
          <w:tcPr>
            <w:tcW w:w="5799" w:type="dxa"/>
            <w:shd w:val="pct12" w:color="auto" w:fill="FFFFFF"/>
          </w:tcPr>
          <w:p w14:paraId="0605DC9E" w14:textId="77777777" w:rsidR="00984A00" w:rsidRPr="00984A00" w:rsidRDefault="003F0546" w:rsidP="00EE0427">
            <w:pPr>
              <w:jc w:val="center"/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t>Nature of Involvement</w:t>
            </w:r>
          </w:p>
        </w:tc>
      </w:tr>
      <w:tr w:rsidR="00F87D4B" w14:paraId="010BDA1F" w14:textId="77777777" w:rsidTr="00EE0427">
        <w:trPr>
          <w:jc w:val="center"/>
        </w:trPr>
        <w:tc>
          <w:tcPr>
            <w:tcW w:w="4261" w:type="dxa"/>
          </w:tcPr>
          <w:p w14:paraId="11DE65B4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1BF05B52" w14:textId="77777777" w:rsidR="00984A00" w:rsidRPr="00984A00" w:rsidRDefault="00984A00" w:rsidP="00EE0427">
            <w:pPr>
              <w:pStyle w:val="Header"/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6EEC23B7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  <w:tc>
          <w:tcPr>
            <w:tcW w:w="5799" w:type="dxa"/>
          </w:tcPr>
          <w:p w14:paraId="742315E5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</w:tr>
      <w:tr w:rsidR="00F87D4B" w14:paraId="4E5CFB89" w14:textId="77777777" w:rsidTr="00EE0427">
        <w:trPr>
          <w:jc w:val="center"/>
        </w:trPr>
        <w:tc>
          <w:tcPr>
            <w:tcW w:w="4261" w:type="dxa"/>
          </w:tcPr>
          <w:p w14:paraId="3EBB8857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3B6A4A79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77B7D33A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  <w:tc>
          <w:tcPr>
            <w:tcW w:w="5799" w:type="dxa"/>
          </w:tcPr>
          <w:p w14:paraId="622F5F04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</w:tr>
      <w:tr w:rsidR="00F87D4B" w14:paraId="6C3B57E3" w14:textId="77777777" w:rsidTr="00EE0427">
        <w:trPr>
          <w:jc w:val="center"/>
        </w:trPr>
        <w:tc>
          <w:tcPr>
            <w:tcW w:w="4261" w:type="dxa"/>
          </w:tcPr>
          <w:p w14:paraId="602AA3DD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5EDD411B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69179142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  <w:tc>
          <w:tcPr>
            <w:tcW w:w="5799" w:type="dxa"/>
          </w:tcPr>
          <w:p w14:paraId="482C72C2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</w:tr>
      <w:tr w:rsidR="00F87D4B" w14:paraId="536C273B" w14:textId="77777777" w:rsidTr="00EE0427">
        <w:trPr>
          <w:jc w:val="center"/>
        </w:trPr>
        <w:tc>
          <w:tcPr>
            <w:tcW w:w="4261" w:type="dxa"/>
          </w:tcPr>
          <w:p w14:paraId="3BA79062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265ACF41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04CDA751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  <w:tc>
          <w:tcPr>
            <w:tcW w:w="5799" w:type="dxa"/>
          </w:tcPr>
          <w:p w14:paraId="60987277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</w:tr>
      <w:tr w:rsidR="00F87D4B" w14:paraId="67209BC4" w14:textId="77777777" w:rsidTr="00EE0427">
        <w:trPr>
          <w:jc w:val="center"/>
        </w:trPr>
        <w:tc>
          <w:tcPr>
            <w:tcW w:w="4261" w:type="dxa"/>
          </w:tcPr>
          <w:p w14:paraId="7729E0C4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1CA0B358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5C0CFF6C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  <w:tc>
          <w:tcPr>
            <w:tcW w:w="5799" w:type="dxa"/>
          </w:tcPr>
          <w:p w14:paraId="79AFC4DF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</w:tr>
      <w:tr w:rsidR="00F87D4B" w14:paraId="7E21708A" w14:textId="77777777" w:rsidTr="00EE0427">
        <w:trPr>
          <w:jc w:val="center"/>
        </w:trPr>
        <w:tc>
          <w:tcPr>
            <w:tcW w:w="4261" w:type="dxa"/>
          </w:tcPr>
          <w:p w14:paraId="690498AD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706202F4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  <w:p w14:paraId="7B18503C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  <w:tc>
          <w:tcPr>
            <w:tcW w:w="5799" w:type="dxa"/>
          </w:tcPr>
          <w:p w14:paraId="6ECB08E7" w14:textId="77777777" w:rsidR="00984A00" w:rsidRPr="00984A00" w:rsidRDefault="00984A00" w:rsidP="00EE0427">
            <w:pPr>
              <w:jc w:val="both"/>
              <w:outlineLvl w:val="0"/>
              <w:rPr>
                <w:rFonts w:ascii="Gotham Rounded Book" w:hAnsi="Gotham Rounded Book" w:cs="Arial"/>
              </w:rPr>
            </w:pPr>
          </w:p>
        </w:tc>
      </w:tr>
    </w:tbl>
    <w:p w14:paraId="63E74A41" w14:textId="77777777" w:rsidR="00984A00" w:rsidRPr="00984A00" w:rsidRDefault="00984A00" w:rsidP="00984A00">
      <w:pPr>
        <w:jc w:val="center"/>
        <w:rPr>
          <w:rFonts w:ascii="Gotham Rounded Book" w:hAnsi="Gotham Rounded Book" w:cs="Arial"/>
          <w:b/>
        </w:rPr>
      </w:pPr>
    </w:p>
    <w:p w14:paraId="3B187DA6" w14:textId="77777777" w:rsidR="00984A00" w:rsidRDefault="00984A00" w:rsidP="00984A00">
      <w:pPr>
        <w:jc w:val="center"/>
        <w:rPr>
          <w:rFonts w:ascii="Gotham Rounded Book" w:hAnsi="Gotham Rounded Book" w:cs="Arial"/>
          <w:b/>
        </w:rPr>
      </w:pPr>
    </w:p>
    <w:p w14:paraId="35992192" w14:textId="16FD7C06" w:rsidR="00F60CE0" w:rsidRDefault="00F60CE0" w:rsidP="00984A00">
      <w:pPr>
        <w:jc w:val="center"/>
        <w:rPr>
          <w:rFonts w:ascii="Gotham Rounded Book" w:hAnsi="Gotham Rounded Book" w:cs="Arial"/>
          <w:b/>
        </w:rPr>
      </w:pPr>
    </w:p>
    <w:p w14:paraId="158BAFEC" w14:textId="2AE8BDFD" w:rsidR="001D1808" w:rsidRDefault="001D1808" w:rsidP="00984A00">
      <w:pPr>
        <w:jc w:val="center"/>
        <w:rPr>
          <w:rFonts w:ascii="Gotham Rounded Book" w:hAnsi="Gotham Rounded Book" w:cs="Arial"/>
          <w:b/>
        </w:rPr>
      </w:pPr>
    </w:p>
    <w:p w14:paraId="3DCD50CD" w14:textId="08A1A3AA" w:rsidR="001D1808" w:rsidRDefault="001D1808" w:rsidP="00984A00">
      <w:pPr>
        <w:jc w:val="center"/>
        <w:rPr>
          <w:rFonts w:ascii="Gotham Rounded Book" w:hAnsi="Gotham Rounded Book" w:cs="Arial"/>
          <w:b/>
        </w:rPr>
      </w:pPr>
    </w:p>
    <w:p w14:paraId="3C106668" w14:textId="5C357FB8" w:rsidR="001D1808" w:rsidRDefault="001D1808" w:rsidP="00984A00">
      <w:pPr>
        <w:jc w:val="center"/>
        <w:rPr>
          <w:rFonts w:ascii="Gotham Rounded Book" w:hAnsi="Gotham Rounded Book" w:cs="Arial"/>
          <w:b/>
        </w:rPr>
      </w:pPr>
    </w:p>
    <w:p w14:paraId="0B718AD1" w14:textId="1DE726A8" w:rsidR="001D1808" w:rsidRDefault="001D1808" w:rsidP="00984A00">
      <w:pPr>
        <w:jc w:val="center"/>
        <w:rPr>
          <w:rFonts w:ascii="Gotham Rounded Book" w:hAnsi="Gotham Rounded Book" w:cs="Arial"/>
          <w:b/>
        </w:rPr>
      </w:pPr>
    </w:p>
    <w:p w14:paraId="47C2AD62" w14:textId="77777777" w:rsidR="001D1808" w:rsidRDefault="001D1808" w:rsidP="00984A00">
      <w:pPr>
        <w:jc w:val="center"/>
        <w:rPr>
          <w:rFonts w:ascii="Gotham Rounded Book" w:hAnsi="Gotham Rounded Book" w:cs="Arial"/>
          <w:b/>
        </w:rPr>
      </w:pPr>
    </w:p>
    <w:p w14:paraId="4EA9B6D4" w14:textId="77777777" w:rsidR="00F60CE0" w:rsidRPr="00984A00" w:rsidRDefault="00F60CE0" w:rsidP="00984A00">
      <w:pPr>
        <w:jc w:val="center"/>
        <w:rPr>
          <w:rFonts w:ascii="Gotham Rounded Book" w:hAnsi="Gotham Rounded Book" w:cs="Arial"/>
          <w:b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F87D4B" w14:paraId="4DA37696" w14:textId="77777777" w:rsidTr="00EE0427">
        <w:trPr>
          <w:jc w:val="center"/>
        </w:trPr>
        <w:tc>
          <w:tcPr>
            <w:tcW w:w="10065" w:type="dxa"/>
          </w:tcPr>
          <w:p w14:paraId="5FD7C638" w14:textId="77777777" w:rsidR="00984A00" w:rsidRPr="00984A00" w:rsidRDefault="003F0546" w:rsidP="00EE0427">
            <w:pPr>
              <w:jc w:val="center"/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lastRenderedPageBreak/>
              <w:t>Related Parties</w:t>
            </w:r>
          </w:p>
          <w:p w14:paraId="73DC3F10" w14:textId="77777777" w:rsidR="00984A00" w:rsidRPr="00984A00" w:rsidRDefault="00984A00" w:rsidP="00EE0427">
            <w:pPr>
              <w:rPr>
                <w:rFonts w:ascii="Gotham Rounded Book" w:hAnsi="Gotham Rounded Book" w:cs="Arial"/>
                <w:b/>
              </w:rPr>
            </w:pPr>
          </w:p>
          <w:p w14:paraId="636C3827" w14:textId="77777777" w:rsidR="00984A00" w:rsidRPr="00984A00" w:rsidRDefault="003F0546" w:rsidP="00EE0427">
            <w:pPr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t>Tick the relevant statement</w:t>
            </w:r>
          </w:p>
          <w:p w14:paraId="49B32D5F" w14:textId="77777777" w:rsidR="00984A00" w:rsidRPr="00984A00" w:rsidRDefault="00984A00" w:rsidP="00EE0427">
            <w:pPr>
              <w:rPr>
                <w:rFonts w:ascii="Gotham Rounded Book" w:hAnsi="Gotham Rounded Book" w:cs="Arial"/>
                <w:b/>
              </w:rPr>
            </w:pPr>
          </w:p>
          <w:p w14:paraId="79E0835A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BCF79E" wp14:editId="6C741A73">
                      <wp:simplePos x="0" y="0"/>
                      <wp:positionH relativeFrom="column">
                        <wp:posOffset>2900680</wp:posOffset>
                      </wp:positionH>
                      <wp:positionV relativeFrom="paragraph">
                        <wp:posOffset>372745</wp:posOffset>
                      </wp:positionV>
                      <wp:extent cx="107950" cy="101600"/>
                      <wp:effectExtent l="0" t="0" r="254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width:8.5pt;height:8pt;margin-top:29.35pt;margin-left:228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3360"/>
                  </w:pict>
                </mc:Fallback>
              </mc:AlternateContent>
            </w:r>
            <w:r w:rsidRPr="00984A00">
              <w:rPr>
                <w:rFonts w:ascii="Gotham Rounded Book" w:hAnsi="Gotham Rounded Book" w:cs="Arial"/>
              </w:rPr>
              <w:t xml:space="preserve">I declare that I have </w:t>
            </w:r>
            <w:r w:rsidRPr="00984A00">
              <w:rPr>
                <w:rFonts w:ascii="Gotham Rounded Book" w:hAnsi="Gotham Rounded Book" w:cs="Arial"/>
                <w:b/>
              </w:rPr>
              <w:t>no related parties</w:t>
            </w:r>
            <w:r w:rsidRPr="00984A00">
              <w:rPr>
                <w:rFonts w:ascii="Gotham Rounded Book" w:hAnsi="Gotham Rounded Book" w:cs="Arial"/>
              </w:rPr>
              <w:t xml:space="preserve"> with significant interests which the Membership and/or general public might reasonably conclude might influence the approach or actions of myself in carrying out my duties for [the organisation].   </w:t>
            </w:r>
            <w:r w:rsidRPr="00984A00">
              <w:rPr>
                <w:rFonts w:ascii="Gotham Rounded Book" w:hAnsi="Gotham Rounded Book" w:cs="Arial"/>
              </w:rPr>
              <w:tab/>
            </w:r>
          </w:p>
          <w:p w14:paraId="351C1ED7" w14:textId="77777777" w:rsidR="00984A00" w:rsidRPr="00984A00" w:rsidRDefault="00984A00" w:rsidP="00EE0427">
            <w:pPr>
              <w:rPr>
                <w:rFonts w:ascii="Gotham Rounded Book" w:hAnsi="Gotham Rounded Book" w:cs="Arial"/>
              </w:rPr>
            </w:pPr>
          </w:p>
          <w:p w14:paraId="12D7DD6C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D279481" wp14:editId="3278FF7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546100</wp:posOffset>
                      </wp:positionV>
                      <wp:extent cx="107950" cy="101600"/>
                      <wp:effectExtent l="0" t="0" r="254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8" style="width:8.5pt;height:8pt;margin-top:43pt;margin-left:48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5408"/>
                  </w:pict>
                </mc:Fallback>
              </mc:AlternateContent>
            </w:r>
            <w:r w:rsidRPr="00984A00">
              <w:rPr>
                <w:rFonts w:ascii="Gotham Rounded Book" w:hAnsi="Gotham Rounded Book" w:cs="Arial"/>
              </w:rPr>
              <w:t>I declare tha</w:t>
            </w:r>
            <w:r w:rsidRPr="00984A00">
              <w:rPr>
                <w:rFonts w:ascii="Gotham Rounded Book" w:hAnsi="Gotham Rounded Book" w:cs="Arial"/>
              </w:rPr>
              <w:t>t I have</w:t>
            </w:r>
            <w:r w:rsidRPr="00984A00">
              <w:rPr>
                <w:rFonts w:ascii="Gotham Rounded Book" w:hAnsi="Gotham Rounded Book" w:cs="Arial"/>
                <w:b/>
              </w:rPr>
              <w:t xml:space="preserve"> related parties</w:t>
            </w:r>
            <w:r w:rsidRPr="00984A00">
              <w:rPr>
                <w:rFonts w:ascii="Gotham Rounded Book" w:hAnsi="Gotham Rounded Book" w:cs="Arial"/>
              </w:rPr>
              <w:t xml:space="preserve"> with significant connections with organisations such that the Membership and/or general public might ‘reasonably conclude that the interest involved might influence the approach or actions taken by a committee member of [the organi</w:t>
            </w:r>
            <w:r w:rsidRPr="00984A00">
              <w:rPr>
                <w:rFonts w:ascii="Gotham Rounded Book" w:hAnsi="Gotham Rounded Book" w:cs="Arial"/>
              </w:rPr>
              <w:t>sation] (please detail below).</w:t>
            </w:r>
          </w:p>
          <w:p w14:paraId="7E563E5D" w14:textId="77777777" w:rsidR="00984A00" w:rsidRPr="00984A00" w:rsidRDefault="00984A00" w:rsidP="00EE0427">
            <w:pPr>
              <w:rPr>
                <w:rFonts w:ascii="Gotham Rounded Book" w:hAnsi="Gotham Rounded Book" w:cs="Arial"/>
              </w:rPr>
            </w:pPr>
          </w:p>
        </w:tc>
      </w:tr>
    </w:tbl>
    <w:p w14:paraId="13093BA0" w14:textId="77777777" w:rsidR="00984A00" w:rsidRPr="00984A00" w:rsidRDefault="003F0546" w:rsidP="00984A00">
      <w:pPr>
        <w:tabs>
          <w:tab w:val="left" w:pos="2665"/>
          <w:tab w:val="left" w:pos="5217"/>
        </w:tabs>
        <w:ind w:left="113"/>
        <w:rPr>
          <w:rFonts w:ascii="Gotham Rounded Book" w:hAnsi="Gotham Rounded Book" w:cs="Arial"/>
          <w:b/>
        </w:rPr>
      </w:pPr>
      <w:r w:rsidRPr="00984A00">
        <w:rPr>
          <w:rFonts w:ascii="Gotham Rounded Book" w:hAnsi="Gotham Rounded Book" w:cs="Arial"/>
          <w:b/>
        </w:rPr>
        <w:tab/>
      </w:r>
      <w:r w:rsidRPr="00984A00">
        <w:rPr>
          <w:rFonts w:ascii="Gotham Rounded Book" w:hAnsi="Gotham Rounded Book" w:cs="Arial"/>
          <w:b/>
        </w:rPr>
        <w:tab/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552"/>
        <w:gridCol w:w="4961"/>
      </w:tblGrid>
      <w:tr w:rsidR="00F87D4B" w14:paraId="011EEADA" w14:textId="77777777" w:rsidTr="00EE0427">
        <w:trPr>
          <w:jc w:val="center"/>
        </w:trPr>
        <w:tc>
          <w:tcPr>
            <w:tcW w:w="2552" w:type="dxa"/>
            <w:shd w:val="clear" w:color="auto" w:fill="E7E6E6" w:themeFill="background2"/>
          </w:tcPr>
          <w:p w14:paraId="64412883" w14:textId="77777777" w:rsidR="00984A00" w:rsidRPr="00984A00" w:rsidRDefault="003F0546" w:rsidP="00EE0427">
            <w:pPr>
              <w:jc w:val="center"/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t>Name</w:t>
            </w:r>
          </w:p>
        </w:tc>
        <w:tc>
          <w:tcPr>
            <w:tcW w:w="2552" w:type="dxa"/>
            <w:shd w:val="clear" w:color="auto" w:fill="E7E6E6" w:themeFill="background2"/>
          </w:tcPr>
          <w:p w14:paraId="32BC1D0E" w14:textId="77777777" w:rsidR="00984A00" w:rsidRPr="00984A00" w:rsidRDefault="003F0546" w:rsidP="00EE0427">
            <w:pPr>
              <w:jc w:val="center"/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t xml:space="preserve">Relationship to You </w:t>
            </w:r>
            <w:r w:rsidRPr="00984A00">
              <w:rPr>
                <w:rFonts w:ascii="Gotham Rounded Book" w:hAnsi="Gotham Rounded Book" w:cs="Arial"/>
              </w:rPr>
              <w:t>(e.g. partner/spouse, child, working parent)</w:t>
            </w:r>
          </w:p>
        </w:tc>
        <w:tc>
          <w:tcPr>
            <w:tcW w:w="4961" w:type="dxa"/>
            <w:shd w:val="clear" w:color="auto" w:fill="E7E6E6" w:themeFill="background2"/>
          </w:tcPr>
          <w:p w14:paraId="75B37866" w14:textId="77777777" w:rsidR="00984A00" w:rsidRPr="00984A00" w:rsidRDefault="003F0546" w:rsidP="00EE0427">
            <w:pPr>
              <w:jc w:val="center"/>
              <w:rPr>
                <w:rFonts w:ascii="Gotham Rounded Book" w:hAnsi="Gotham Rounded Book" w:cs="Arial"/>
                <w:b/>
              </w:rPr>
            </w:pPr>
            <w:r w:rsidRPr="00984A00">
              <w:rPr>
                <w:rFonts w:ascii="Gotham Rounded Book" w:hAnsi="Gotham Rounded Book" w:cs="Arial"/>
                <w:b/>
              </w:rPr>
              <w:t xml:space="preserve">Interest to Report </w:t>
            </w:r>
            <w:r w:rsidRPr="00984A00">
              <w:rPr>
                <w:rFonts w:ascii="Gotham Rounded Book" w:hAnsi="Gotham Rounded Book" w:cs="Arial"/>
              </w:rPr>
              <w:t>(e.g. other boards of sporting bodies the related party sits on, any businesses for which the related party is an officer or direct</w:t>
            </w:r>
            <w:r w:rsidRPr="00984A00">
              <w:rPr>
                <w:rFonts w:ascii="Gotham Rounded Book" w:hAnsi="Gotham Rounded Book" w:cs="Arial"/>
              </w:rPr>
              <w:t>or, or a majority shareholder, and the name of your related party’s employer and any businesses they own)</w:t>
            </w:r>
          </w:p>
        </w:tc>
      </w:tr>
      <w:tr w:rsidR="00F87D4B" w14:paraId="4A35CC38" w14:textId="77777777" w:rsidTr="00EE0427">
        <w:trPr>
          <w:jc w:val="center"/>
        </w:trPr>
        <w:tc>
          <w:tcPr>
            <w:tcW w:w="2552" w:type="dxa"/>
            <w:shd w:val="clear" w:color="auto" w:fill="auto"/>
          </w:tcPr>
          <w:p w14:paraId="1A24622C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  <w:p w14:paraId="00D6F593" w14:textId="77777777" w:rsidR="00984A00" w:rsidRPr="00984A00" w:rsidRDefault="00984A00" w:rsidP="00EE0427">
            <w:pPr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5197C13C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4961" w:type="dxa"/>
            <w:shd w:val="clear" w:color="auto" w:fill="auto"/>
          </w:tcPr>
          <w:p w14:paraId="45DCFF2A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</w:tr>
      <w:tr w:rsidR="00F87D4B" w14:paraId="780EF000" w14:textId="77777777" w:rsidTr="00EE0427">
        <w:trPr>
          <w:jc w:val="center"/>
        </w:trPr>
        <w:tc>
          <w:tcPr>
            <w:tcW w:w="2552" w:type="dxa"/>
            <w:shd w:val="clear" w:color="auto" w:fill="auto"/>
          </w:tcPr>
          <w:p w14:paraId="0CE851A5" w14:textId="77777777" w:rsidR="00984A00" w:rsidRPr="00984A00" w:rsidRDefault="00984A00" w:rsidP="00EE0427">
            <w:pPr>
              <w:outlineLvl w:val="0"/>
              <w:rPr>
                <w:rFonts w:ascii="Gotham Rounded Book" w:hAnsi="Gotham Rounded Book" w:cs="Arial"/>
                <w:b/>
              </w:rPr>
            </w:pPr>
          </w:p>
          <w:p w14:paraId="4790DD7D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1B8DE73E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4961" w:type="dxa"/>
            <w:shd w:val="clear" w:color="auto" w:fill="auto"/>
          </w:tcPr>
          <w:p w14:paraId="2DECFF67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</w:tr>
      <w:tr w:rsidR="00F87D4B" w14:paraId="61C8A151" w14:textId="77777777" w:rsidTr="00EE0427">
        <w:trPr>
          <w:jc w:val="center"/>
        </w:trPr>
        <w:tc>
          <w:tcPr>
            <w:tcW w:w="2552" w:type="dxa"/>
            <w:shd w:val="clear" w:color="auto" w:fill="auto"/>
          </w:tcPr>
          <w:p w14:paraId="701A2B2E" w14:textId="77777777" w:rsidR="00984A00" w:rsidRPr="00984A00" w:rsidRDefault="00984A00" w:rsidP="00EE0427">
            <w:pPr>
              <w:outlineLvl w:val="0"/>
              <w:rPr>
                <w:rFonts w:ascii="Gotham Rounded Book" w:hAnsi="Gotham Rounded Book" w:cs="Arial"/>
                <w:b/>
              </w:rPr>
            </w:pPr>
          </w:p>
          <w:p w14:paraId="36F7753A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4E59131A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4961" w:type="dxa"/>
            <w:shd w:val="clear" w:color="auto" w:fill="auto"/>
          </w:tcPr>
          <w:p w14:paraId="4A3EAEE7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</w:tr>
      <w:tr w:rsidR="00F87D4B" w14:paraId="2D4BE723" w14:textId="77777777" w:rsidTr="00EE0427">
        <w:trPr>
          <w:jc w:val="center"/>
        </w:trPr>
        <w:tc>
          <w:tcPr>
            <w:tcW w:w="2552" w:type="dxa"/>
            <w:shd w:val="clear" w:color="auto" w:fill="auto"/>
          </w:tcPr>
          <w:p w14:paraId="68E1929D" w14:textId="77777777" w:rsidR="00984A00" w:rsidRPr="00984A00" w:rsidRDefault="00984A00" w:rsidP="00EE0427">
            <w:pPr>
              <w:outlineLvl w:val="0"/>
              <w:rPr>
                <w:rFonts w:ascii="Gotham Rounded Book" w:hAnsi="Gotham Rounded Book" w:cs="Arial"/>
                <w:b/>
              </w:rPr>
            </w:pPr>
          </w:p>
          <w:p w14:paraId="30C28A58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32422EBB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4961" w:type="dxa"/>
            <w:shd w:val="clear" w:color="auto" w:fill="auto"/>
          </w:tcPr>
          <w:p w14:paraId="300790D4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</w:tr>
      <w:tr w:rsidR="00F87D4B" w14:paraId="62C5FE63" w14:textId="77777777" w:rsidTr="00EE0427">
        <w:trPr>
          <w:jc w:val="center"/>
        </w:trPr>
        <w:tc>
          <w:tcPr>
            <w:tcW w:w="2552" w:type="dxa"/>
            <w:shd w:val="clear" w:color="auto" w:fill="auto"/>
          </w:tcPr>
          <w:p w14:paraId="53EF068D" w14:textId="77777777" w:rsidR="00984A00" w:rsidRPr="00984A00" w:rsidRDefault="00984A00" w:rsidP="00EE0427">
            <w:pPr>
              <w:outlineLvl w:val="0"/>
              <w:rPr>
                <w:rFonts w:ascii="Gotham Rounded Book" w:hAnsi="Gotham Rounded Book" w:cs="Arial"/>
                <w:b/>
              </w:rPr>
            </w:pPr>
          </w:p>
          <w:p w14:paraId="13DB2B16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5A10B8FE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  <w:tc>
          <w:tcPr>
            <w:tcW w:w="4961" w:type="dxa"/>
            <w:shd w:val="clear" w:color="auto" w:fill="auto"/>
          </w:tcPr>
          <w:p w14:paraId="4E95C57C" w14:textId="77777777" w:rsidR="00984A00" w:rsidRPr="00984A00" w:rsidRDefault="00984A00" w:rsidP="00EE0427">
            <w:pPr>
              <w:jc w:val="center"/>
              <w:outlineLvl w:val="0"/>
              <w:rPr>
                <w:rFonts w:ascii="Gotham Rounded Book" w:hAnsi="Gotham Rounded Book" w:cs="Arial"/>
                <w:b/>
              </w:rPr>
            </w:pPr>
          </w:p>
        </w:tc>
      </w:tr>
    </w:tbl>
    <w:p w14:paraId="60BCFBB9" w14:textId="77777777" w:rsidR="00984A00" w:rsidRPr="00984A00" w:rsidRDefault="00984A00" w:rsidP="00984A00">
      <w:pPr>
        <w:rPr>
          <w:rFonts w:ascii="Gotham Rounded Book" w:hAnsi="Gotham Rounded Book" w:cs="Arial"/>
        </w:rPr>
      </w:pPr>
    </w:p>
    <w:p w14:paraId="4D11C74A" w14:textId="77777777" w:rsidR="00984A00" w:rsidRPr="00984A00" w:rsidRDefault="003F0546" w:rsidP="00984A00">
      <w:pPr>
        <w:rPr>
          <w:rFonts w:ascii="Gotham Rounded Book" w:hAnsi="Gotham Rounded Book" w:cs="Arial"/>
        </w:rPr>
      </w:pPr>
      <w:r w:rsidRPr="00984A00">
        <w:rPr>
          <w:rFonts w:ascii="Gotham Rounded Book" w:hAnsi="Gotham Rounded Book" w:cs="Arial"/>
        </w:rPr>
        <w:t>I hereby certify that the information set forth above is true and complete to the best of my knowledge. I have reviewed, and agree to abide by the organisations Conflict of Interest Policy.</w:t>
      </w:r>
    </w:p>
    <w:p w14:paraId="3E174EFB" w14:textId="77777777" w:rsidR="00984A00" w:rsidRPr="00984A00" w:rsidRDefault="00984A00" w:rsidP="00984A00">
      <w:pPr>
        <w:rPr>
          <w:rFonts w:ascii="Gotham Rounded Book" w:hAnsi="Gotham Rounded Book" w:cs="Arial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4888"/>
      </w:tblGrid>
      <w:tr w:rsidR="00F87D4B" w14:paraId="68617252" w14:textId="77777777" w:rsidTr="00EE0427">
        <w:trPr>
          <w:trHeight w:val="760"/>
          <w:jc w:val="center"/>
        </w:trPr>
        <w:tc>
          <w:tcPr>
            <w:tcW w:w="5030" w:type="dxa"/>
          </w:tcPr>
          <w:p w14:paraId="1F3DB8A5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</w:rPr>
              <w:t>Signed:</w:t>
            </w:r>
          </w:p>
        </w:tc>
        <w:tc>
          <w:tcPr>
            <w:tcW w:w="4888" w:type="dxa"/>
          </w:tcPr>
          <w:p w14:paraId="1DE15408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</w:rPr>
              <w:t>Name:</w:t>
            </w:r>
          </w:p>
        </w:tc>
      </w:tr>
      <w:tr w:rsidR="00F87D4B" w14:paraId="1F901516" w14:textId="77777777" w:rsidTr="00EE0427">
        <w:trPr>
          <w:trHeight w:val="760"/>
          <w:jc w:val="center"/>
        </w:trPr>
        <w:tc>
          <w:tcPr>
            <w:tcW w:w="5030" w:type="dxa"/>
          </w:tcPr>
          <w:p w14:paraId="7D6BB590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</w:rPr>
              <w:t>Position:</w:t>
            </w:r>
          </w:p>
        </w:tc>
        <w:tc>
          <w:tcPr>
            <w:tcW w:w="4888" w:type="dxa"/>
          </w:tcPr>
          <w:p w14:paraId="2821463B" w14:textId="77777777" w:rsidR="00984A00" w:rsidRPr="00984A00" w:rsidRDefault="003F0546" w:rsidP="00EE0427">
            <w:pPr>
              <w:rPr>
                <w:rFonts w:ascii="Gotham Rounded Book" w:hAnsi="Gotham Rounded Book" w:cs="Arial"/>
              </w:rPr>
            </w:pPr>
            <w:r w:rsidRPr="00984A00">
              <w:rPr>
                <w:rFonts w:ascii="Gotham Rounded Book" w:hAnsi="Gotham Rounded Book" w:cs="Arial"/>
              </w:rPr>
              <w:t>Date:</w:t>
            </w:r>
          </w:p>
        </w:tc>
      </w:tr>
    </w:tbl>
    <w:p w14:paraId="7585A3B0" w14:textId="77777777" w:rsidR="00984A00" w:rsidRPr="00984A00" w:rsidRDefault="00984A00" w:rsidP="00984A00">
      <w:pPr>
        <w:pStyle w:val="Heading1"/>
        <w:spacing w:after="0" w:line="240" w:lineRule="auto"/>
        <w:jc w:val="left"/>
        <w:rPr>
          <w:rFonts w:ascii="Gotham Rounded Book" w:eastAsia="Calibri" w:hAnsi="Gotham Rounded Book"/>
          <w:b w:val="0"/>
        </w:rPr>
      </w:pPr>
    </w:p>
    <w:p w14:paraId="22E587B5" w14:textId="77777777" w:rsidR="00984A00" w:rsidRPr="00984A00" w:rsidRDefault="003F0546" w:rsidP="00984A00">
      <w:pPr>
        <w:pStyle w:val="Heading1"/>
        <w:jc w:val="left"/>
        <w:rPr>
          <w:rFonts w:ascii="Gotham Rounded Book" w:hAnsi="Gotham Rounded Book"/>
          <w:b w:val="0"/>
        </w:rPr>
      </w:pPr>
      <w:r w:rsidRPr="00984A00">
        <w:rPr>
          <w:rFonts w:ascii="Gotham Rounded Book" w:eastAsia="Calibri" w:hAnsi="Gotham Rounded Book"/>
          <w:b w:val="0"/>
        </w:rPr>
        <w:t xml:space="preserve">[Add Privacy Statement and </w:t>
      </w:r>
      <w:r w:rsidRPr="00984A00">
        <w:rPr>
          <w:rFonts w:ascii="Gotham Rounded Book" w:eastAsia="Calibri" w:hAnsi="Gotham Rounded Book"/>
          <w:b w:val="0"/>
        </w:rPr>
        <w:t>link to Committee Privacy Policy]</w:t>
      </w:r>
    </w:p>
    <w:p w14:paraId="5A93EC77" w14:textId="77777777" w:rsidR="008E0656" w:rsidRPr="007F4D6E" w:rsidRDefault="008E0656" w:rsidP="008E0656">
      <w:pPr>
        <w:textAlignment w:val="baseline"/>
        <w:rPr>
          <w:rFonts w:ascii="Gotham Rounded Book" w:eastAsia="Times New Roman" w:hAnsi="Gotham Rounded Book" w:cs="Arial"/>
          <w:b/>
          <w:bCs/>
          <w:sz w:val="22"/>
          <w:szCs w:val="22"/>
          <w:lang w:eastAsia="en-GB"/>
        </w:rPr>
      </w:pPr>
    </w:p>
    <w:sectPr w:rsidR="008E0656" w:rsidRPr="007F4D6E" w:rsidSect="006C43AD">
      <w:headerReference w:type="default" r:id="rId7"/>
      <w:footerReference w:type="default" r:id="rId8"/>
      <w:pgSz w:w="11900" w:h="16840"/>
      <w:pgMar w:top="1440" w:right="1440" w:bottom="1440" w:left="1440" w:header="1701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A69D1" w14:textId="77777777" w:rsidR="003F0546" w:rsidRDefault="003F0546">
      <w:r>
        <w:separator/>
      </w:r>
    </w:p>
  </w:endnote>
  <w:endnote w:type="continuationSeparator" w:id="0">
    <w:p w14:paraId="40650B27" w14:textId="77777777" w:rsidR="003F0546" w:rsidRDefault="003F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3865E" w14:textId="77777777" w:rsidR="00DD1165" w:rsidRDefault="003F0546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8B0BE4" wp14:editId="1B53FECD">
          <wp:simplePos x="0" y="0"/>
          <wp:positionH relativeFrom="column">
            <wp:posOffset>7023100</wp:posOffset>
          </wp:positionH>
          <wp:positionV relativeFrom="paragraph">
            <wp:posOffset>-2091055</wp:posOffset>
          </wp:positionV>
          <wp:extent cx="3297115" cy="2249805"/>
          <wp:effectExtent l="2857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phic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>
                    <a:fillRect/>
                  </a:stretch>
                </pic:blipFill>
                <pic:spPr bwMode="auto">
                  <a:xfrm rot="16200000">
                    <a:off x="0" y="0"/>
                    <a:ext cx="3297115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43AD">
      <w:rPr>
        <w:noProof/>
      </w:rPr>
      <w:drawing>
        <wp:anchor distT="0" distB="0" distL="114300" distR="114300" simplePos="0" relativeHeight="251656192" behindDoc="1" locked="0" layoutInCell="1" allowOverlap="1" wp14:anchorId="0062B134" wp14:editId="6534CA3E">
          <wp:simplePos x="0" y="0"/>
          <wp:positionH relativeFrom="column">
            <wp:posOffset>-923290</wp:posOffset>
          </wp:positionH>
          <wp:positionV relativeFrom="paragraph">
            <wp:posOffset>-1546225</wp:posOffset>
          </wp:positionV>
          <wp:extent cx="3296920" cy="2249805"/>
          <wp:effectExtent l="0" t="0" r="0" b="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>
                    <a:fillRect/>
                  </a:stretch>
                </pic:blipFill>
                <pic:spPr bwMode="auto">
                  <a:xfrm>
                    <a:off x="0" y="0"/>
                    <a:ext cx="3296920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C9526" w14:textId="77777777" w:rsidR="003F0546" w:rsidRDefault="003F0546">
      <w:r>
        <w:separator/>
      </w:r>
    </w:p>
  </w:footnote>
  <w:footnote w:type="continuationSeparator" w:id="0">
    <w:p w14:paraId="321A20A2" w14:textId="77777777" w:rsidR="003F0546" w:rsidRDefault="003F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A6F6" w14:textId="77777777" w:rsidR="00E91BFA" w:rsidRDefault="003F054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28C80F" wp14:editId="748FC58E">
              <wp:simplePos x="0" y="0"/>
              <wp:positionH relativeFrom="column">
                <wp:posOffset>1494790</wp:posOffset>
              </wp:positionH>
              <wp:positionV relativeFrom="paragraph">
                <wp:posOffset>-543560</wp:posOffset>
              </wp:positionV>
              <wp:extent cx="3042285" cy="597535"/>
              <wp:effectExtent l="0" t="0" r="0" b="0"/>
              <wp:wrapNone/>
              <wp:docPr id="24" name="Rect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42285" cy="5975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4" o:spid="_x0000_s2049" style="width:239.55pt;height:47.05pt;margin-top:-42.8pt;margin-left:117.7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251662336" fillcolor="white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9ADE2F" wp14:editId="324A85D2">
              <wp:simplePos x="0" y="0"/>
              <wp:positionH relativeFrom="margin">
                <wp:posOffset>-128270</wp:posOffset>
              </wp:positionH>
              <wp:positionV relativeFrom="paragraph">
                <wp:posOffset>2574925</wp:posOffset>
              </wp:positionV>
              <wp:extent cx="7227570" cy="7200265"/>
              <wp:effectExtent l="0" t="0" r="0" b="635"/>
              <wp:wrapNone/>
              <wp:docPr id="23" name="Oval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70" cy="7200265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53F88C3" w14:textId="77777777" w:rsidR="008C412B" w:rsidRDefault="003F0546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Oval 23" o:spid="_x0000_s2050" style="width:569.1pt;height:566.95pt;margin-top:202.75pt;margin-left:-10.1pt;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v-text-anchor:middle;z-index:251664384" fillcolor="white" strokecolor="white" strokeweight="1pt">
              <v:stroke joinstyle="miter"/>
              <o:lock v:ext="edit" aspectratio="t"/>
              <v:textbox>
                <w:txbxContent>
                  <w:p w:rsidR="008C412B" w:rsidP="008C412B" w14:paraId="3CEF7A9E" w14:textId="77777777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FFC8D79" wp14:editId="46CC4009">
              <wp:simplePos x="0" y="0"/>
              <wp:positionH relativeFrom="margin">
                <wp:posOffset>-1318260</wp:posOffset>
              </wp:positionH>
              <wp:positionV relativeFrom="paragraph">
                <wp:posOffset>2575560</wp:posOffset>
              </wp:positionV>
              <wp:extent cx="7227570" cy="7200265"/>
              <wp:effectExtent l="0" t="0" r="0" b="635"/>
              <wp:wrapNone/>
              <wp:docPr id="22" name="Oval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70" cy="7200265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63FD890" w14:textId="77777777" w:rsidR="008C412B" w:rsidRDefault="003F0546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Oval 22" o:spid="_x0000_s2051" style="width:569.1pt;height:566.95pt;margin-top:202.8pt;margin-left:-103.8pt;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v-text-anchor:middle;z-index:251660288" fillcolor="white" strokecolor="white" strokeweight="1pt">
              <v:stroke joinstyle="miter"/>
              <o:lock v:ext="edit" aspectratio="t"/>
              <v:textbox>
                <w:txbxContent>
                  <w:p w:rsidR="008C412B" w:rsidP="008C412B" w14:paraId="0E9D696A" w14:textId="77777777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>
      <w:rPr>
        <w:noProof/>
      </w:rPr>
      <w:drawing>
        <wp:anchor distT="0" distB="0" distL="114300" distR="114300" simplePos="0" relativeHeight="251655168" behindDoc="1" locked="0" layoutInCell="1" allowOverlap="1" wp14:anchorId="24C17476" wp14:editId="2C9D8884">
          <wp:simplePos x="0" y="0"/>
          <wp:positionH relativeFrom="margin">
            <wp:posOffset>-914400</wp:posOffset>
          </wp:positionH>
          <wp:positionV relativeFrom="margin">
            <wp:posOffset>-1266190</wp:posOffset>
          </wp:positionV>
          <wp:extent cx="7560945" cy="75349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494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75349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B8B"/>
    <w:multiLevelType w:val="multilevel"/>
    <w:tmpl w:val="02FE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E7081"/>
    <w:multiLevelType w:val="multilevel"/>
    <w:tmpl w:val="AB9AC8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01BC0"/>
    <w:multiLevelType w:val="multilevel"/>
    <w:tmpl w:val="B080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5B6543"/>
    <w:multiLevelType w:val="multilevel"/>
    <w:tmpl w:val="1898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D51A04"/>
    <w:multiLevelType w:val="hybridMultilevel"/>
    <w:tmpl w:val="752EDDB4"/>
    <w:lvl w:ilvl="0" w:tplc="DAE64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CC6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D0E6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895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46A9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0004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42D5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C2A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2E6E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2053F"/>
    <w:multiLevelType w:val="multilevel"/>
    <w:tmpl w:val="E6224E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AF074B"/>
    <w:multiLevelType w:val="multilevel"/>
    <w:tmpl w:val="0280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361EDE"/>
    <w:multiLevelType w:val="multilevel"/>
    <w:tmpl w:val="CD9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8A66CB2"/>
    <w:multiLevelType w:val="multilevel"/>
    <w:tmpl w:val="52364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A8532B"/>
    <w:multiLevelType w:val="multilevel"/>
    <w:tmpl w:val="CF1A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1723B5F"/>
    <w:multiLevelType w:val="multilevel"/>
    <w:tmpl w:val="DA0A4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2812A06"/>
    <w:multiLevelType w:val="multilevel"/>
    <w:tmpl w:val="C11AB4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FD428C"/>
    <w:multiLevelType w:val="multilevel"/>
    <w:tmpl w:val="583C8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4665D50"/>
    <w:multiLevelType w:val="multilevel"/>
    <w:tmpl w:val="1708CB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B21BA5"/>
    <w:multiLevelType w:val="multilevel"/>
    <w:tmpl w:val="A526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05A0FB6"/>
    <w:multiLevelType w:val="hybridMultilevel"/>
    <w:tmpl w:val="EAE03AF6"/>
    <w:lvl w:ilvl="0" w:tplc="FE7A1D8C">
      <w:start w:val="1"/>
      <w:numFmt w:val="decimal"/>
      <w:lvlText w:val="%1."/>
      <w:lvlJc w:val="left"/>
      <w:pPr>
        <w:ind w:left="720" w:hanging="360"/>
      </w:pPr>
    </w:lvl>
    <w:lvl w:ilvl="1" w:tplc="EA08B7E8" w:tentative="1">
      <w:start w:val="1"/>
      <w:numFmt w:val="lowerLetter"/>
      <w:lvlText w:val="%2."/>
      <w:lvlJc w:val="left"/>
      <w:pPr>
        <w:ind w:left="1440" w:hanging="360"/>
      </w:pPr>
    </w:lvl>
    <w:lvl w:ilvl="2" w:tplc="DBB2E224" w:tentative="1">
      <w:start w:val="1"/>
      <w:numFmt w:val="lowerRoman"/>
      <w:lvlText w:val="%3."/>
      <w:lvlJc w:val="right"/>
      <w:pPr>
        <w:ind w:left="2160" w:hanging="180"/>
      </w:pPr>
    </w:lvl>
    <w:lvl w:ilvl="3" w:tplc="246E1440" w:tentative="1">
      <w:start w:val="1"/>
      <w:numFmt w:val="decimal"/>
      <w:lvlText w:val="%4."/>
      <w:lvlJc w:val="left"/>
      <w:pPr>
        <w:ind w:left="2880" w:hanging="360"/>
      </w:pPr>
    </w:lvl>
    <w:lvl w:ilvl="4" w:tplc="1F3CA046" w:tentative="1">
      <w:start w:val="1"/>
      <w:numFmt w:val="lowerLetter"/>
      <w:lvlText w:val="%5."/>
      <w:lvlJc w:val="left"/>
      <w:pPr>
        <w:ind w:left="3600" w:hanging="360"/>
      </w:pPr>
    </w:lvl>
    <w:lvl w:ilvl="5" w:tplc="309E7200" w:tentative="1">
      <w:start w:val="1"/>
      <w:numFmt w:val="lowerRoman"/>
      <w:lvlText w:val="%6."/>
      <w:lvlJc w:val="right"/>
      <w:pPr>
        <w:ind w:left="4320" w:hanging="180"/>
      </w:pPr>
    </w:lvl>
    <w:lvl w:ilvl="6" w:tplc="F1FE1EF0" w:tentative="1">
      <w:start w:val="1"/>
      <w:numFmt w:val="decimal"/>
      <w:lvlText w:val="%7."/>
      <w:lvlJc w:val="left"/>
      <w:pPr>
        <w:ind w:left="5040" w:hanging="360"/>
      </w:pPr>
    </w:lvl>
    <w:lvl w:ilvl="7" w:tplc="1F30E582" w:tentative="1">
      <w:start w:val="1"/>
      <w:numFmt w:val="lowerLetter"/>
      <w:lvlText w:val="%8."/>
      <w:lvlJc w:val="left"/>
      <w:pPr>
        <w:ind w:left="5760" w:hanging="360"/>
      </w:pPr>
    </w:lvl>
    <w:lvl w:ilvl="8" w:tplc="498AAA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644F6"/>
    <w:multiLevelType w:val="multilevel"/>
    <w:tmpl w:val="BB9E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22047588">
    <w:abstractNumId w:val="0"/>
  </w:num>
  <w:num w:numId="2" w16cid:durableId="1232691773">
    <w:abstractNumId w:val="7"/>
  </w:num>
  <w:num w:numId="3" w16cid:durableId="964314287">
    <w:abstractNumId w:val="16"/>
  </w:num>
  <w:num w:numId="4" w16cid:durableId="140778727">
    <w:abstractNumId w:val="8"/>
  </w:num>
  <w:num w:numId="5" w16cid:durableId="141821579">
    <w:abstractNumId w:val="13"/>
  </w:num>
  <w:num w:numId="6" w16cid:durableId="1154292842">
    <w:abstractNumId w:val="1"/>
  </w:num>
  <w:num w:numId="7" w16cid:durableId="929701488">
    <w:abstractNumId w:val="11"/>
  </w:num>
  <w:num w:numId="8" w16cid:durableId="1332292840">
    <w:abstractNumId w:val="5"/>
  </w:num>
  <w:num w:numId="9" w16cid:durableId="2099515122">
    <w:abstractNumId w:val="9"/>
  </w:num>
  <w:num w:numId="10" w16cid:durableId="981617181">
    <w:abstractNumId w:val="2"/>
  </w:num>
  <w:num w:numId="11" w16cid:durableId="1263875983">
    <w:abstractNumId w:val="3"/>
  </w:num>
  <w:num w:numId="12" w16cid:durableId="1652097752">
    <w:abstractNumId w:val="10"/>
  </w:num>
  <w:num w:numId="13" w16cid:durableId="1565409954">
    <w:abstractNumId w:val="12"/>
  </w:num>
  <w:num w:numId="14" w16cid:durableId="408886743">
    <w:abstractNumId w:val="14"/>
  </w:num>
  <w:num w:numId="15" w16cid:durableId="1356466432">
    <w:abstractNumId w:val="6"/>
  </w:num>
  <w:num w:numId="16" w16cid:durableId="785931779">
    <w:abstractNumId w:val="15"/>
  </w:num>
  <w:num w:numId="17" w16cid:durableId="337925883">
    <w:abstractNumId w:val="4"/>
  </w:num>
  <w:num w:numId="18" w16cid:durableId="14602213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6E"/>
    <w:rsid w:val="00007061"/>
    <w:rsid w:val="00130147"/>
    <w:rsid w:val="00177818"/>
    <w:rsid w:val="001D0FA6"/>
    <w:rsid w:val="001D1808"/>
    <w:rsid w:val="00212AF9"/>
    <w:rsid w:val="002C6AA5"/>
    <w:rsid w:val="00310F4F"/>
    <w:rsid w:val="00343377"/>
    <w:rsid w:val="003736E8"/>
    <w:rsid w:val="003A3566"/>
    <w:rsid w:val="003C35ED"/>
    <w:rsid w:val="003F0546"/>
    <w:rsid w:val="0040410C"/>
    <w:rsid w:val="004157E1"/>
    <w:rsid w:val="004A20EB"/>
    <w:rsid w:val="004E2605"/>
    <w:rsid w:val="00504DB8"/>
    <w:rsid w:val="0055532B"/>
    <w:rsid w:val="005B3C61"/>
    <w:rsid w:val="005D1235"/>
    <w:rsid w:val="005F424E"/>
    <w:rsid w:val="0061131C"/>
    <w:rsid w:val="006C43AD"/>
    <w:rsid w:val="00746D70"/>
    <w:rsid w:val="00787E29"/>
    <w:rsid w:val="007F2D51"/>
    <w:rsid w:val="007F2EDC"/>
    <w:rsid w:val="007F4D6E"/>
    <w:rsid w:val="008C412B"/>
    <w:rsid w:val="008D3480"/>
    <w:rsid w:val="008E0656"/>
    <w:rsid w:val="008F0056"/>
    <w:rsid w:val="009007A2"/>
    <w:rsid w:val="00906EA4"/>
    <w:rsid w:val="009558FE"/>
    <w:rsid w:val="00984A00"/>
    <w:rsid w:val="009A424C"/>
    <w:rsid w:val="009F2224"/>
    <w:rsid w:val="00A30173"/>
    <w:rsid w:val="00A82250"/>
    <w:rsid w:val="00AA4D04"/>
    <w:rsid w:val="00AE39A2"/>
    <w:rsid w:val="00B54D6E"/>
    <w:rsid w:val="00B83FE1"/>
    <w:rsid w:val="00BB6B8B"/>
    <w:rsid w:val="00C21273"/>
    <w:rsid w:val="00CB39C4"/>
    <w:rsid w:val="00CC3C95"/>
    <w:rsid w:val="00CC4BB0"/>
    <w:rsid w:val="00CD6116"/>
    <w:rsid w:val="00D60BA2"/>
    <w:rsid w:val="00D84436"/>
    <w:rsid w:val="00DD1165"/>
    <w:rsid w:val="00DE764D"/>
    <w:rsid w:val="00DE79BA"/>
    <w:rsid w:val="00E26191"/>
    <w:rsid w:val="00E91BFA"/>
    <w:rsid w:val="00EA39B5"/>
    <w:rsid w:val="00EE0427"/>
    <w:rsid w:val="00EF785E"/>
    <w:rsid w:val="00F25550"/>
    <w:rsid w:val="00F60CE0"/>
    <w:rsid w:val="00F87D4B"/>
    <w:rsid w:val="00FA46C3"/>
    <w:rsid w:val="00FC7AB0"/>
    <w:rsid w:val="00FD6D97"/>
    <w:rsid w:val="00FF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DEA4F"/>
  <w15:docId w15:val="{6479EE71-E15D-46CA-8AE2-25C63148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A00"/>
    <w:pPr>
      <w:spacing w:after="160" w:line="259" w:lineRule="auto"/>
      <w:jc w:val="center"/>
      <w:outlineLvl w:val="0"/>
    </w:pPr>
    <w:rPr>
      <w:rFonts w:ascii="Arial" w:eastAsia="Arial" w:hAnsi="Arial" w:cs="Arial"/>
      <w:b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91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BFA"/>
  </w:style>
  <w:style w:type="paragraph" w:styleId="Footer">
    <w:name w:val="footer"/>
    <w:basedOn w:val="Normal"/>
    <w:link w:val="Foot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BFA"/>
  </w:style>
  <w:style w:type="character" w:styleId="PageNumber">
    <w:name w:val="page number"/>
    <w:basedOn w:val="DefaultParagraphFont"/>
    <w:uiPriority w:val="99"/>
    <w:semiHidden/>
    <w:unhideWhenUsed/>
    <w:rsid w:val="006C43AD"/>
  </w:style>
  <w:style w:type="paragraph" w:customStyle="1" w:styleId="paragraph">
    <w:name w:val="paragraph"/>
    <w:basedOn w:val="Normal"/>
    <w:rsid w:val="0040410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40410C"/>
  </w:style>
  <w:style w:type="character" w:customStyle="1" w:styleId="eop">
    <w:name w:val="eop"/>
    <w:basedOn w:val="DefaultParagraphFont"/>
    <w:rsid w:val="0040410C"/>
  </w:style>
  <w:style w:type="paragraph" w:styleId="Revision">
    <w:name w:val="Revision"/>
    <w:hidden/>
    <w:uiPriority w:val="99"/>
    <w:semiHidden/>
    <w:rsid w:val="0040410C"/>
  </w:style>
  <w:style w:type="character" w:customStyle="1" w:styleId="tabchar">
    <w:name w:val="tabchar"/>
    <w:basedOn w:val="DefaultParagraphFont"/>
    <w:rsid w:val="00D60BA2"/>
  </w:style>
  <w:style w:type="character" w:customStyle="1" w:styleId="trackchangetextdeletion">
    <w:name w:val="trackchangetextdeletion"/>
    <w:basedOn w:val="DefaultParagraphFont"/>
    <w:rsid w:val="008E0656"/>
  </w:style>
  <w:style w:type="character" w:customStyle="1" w:styleId="pagebreaktextspan">
    <w:name w:val="pagebreaktextspan"/>
    <w:basedOn w:val="DefaultParagraphFont"/>
    <w:rsid w:val="008E0656"/>
  </w:style>
  <w:style w:type="character" w:customStyle="1" w:styleId="Heading1Char">
    <w:name w:val="Heading 1 Char"/>
    <w:basedOn w:val="DefaultParagraphFont"/>
    <w:link w:val="Heading1"/>
    <w:uiPriority w:val="9"/>
    <w:rsid w:val="00984A00"/>
    <w:rPr>
      <w:rFonts w:ascii="Arial" w:eastAsia="Arial" w:hAnsi="Arial" w:cs="Arial"/>
      <w:b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84A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4A00"/>
    <w:pPr>
      <w:spacing w:after="160"/>
    </w:pPr>
    <w:rPr>
      <w:rFonts w:ascii="Calibri" w:eastAsia="Calibri" w:hAnsi="Calibri" w:cs="Calibri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4A00"/>
    <w:rPr>
      <w:rFonts w:ascii="Calibri" w:eastAsia="Calibri" w:hAnsi="Calibri" w:cs="Calibri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984A00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table" w:customStyle="1" w:styleId="PlainTable11">
    <w:name w:val="Plain Table 11"/>
    <w:basedOn w:val="TableNormal"/>
    <w:uiPriority w:val="41"/>
    <w:rsid w:val="00F60CE0"/>
    <w:rPr>
      <w:rFonts w:ascii="Calibri" w:eastAsia="Calibri" w:hAnsi="Calibri" w:cs="Times New Roman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omi.corp\OneDrive%20-%20englandnetball.co.uk\Governance%20Toolkit\Branded\3.%20Effective%20Succession%20Planning%20-%20Step%201%20Skills%20Audit%20-%20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3. Effective Succession Planning - Step 1 Skills Audit - ND</Template>
  <TotalTime>2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Naomi Defroand</dc:creator>
  <cp:lastModifiedBy>Ezekiel Teya</cp:lastModifiedBy>
  <cp:revision>4</cp:revision>
  <dcterms:created xsi:type="dcterms:W3CDTF">2022-04-22T14:07:00Z</dcterms:created>
  <dcterms:modified xsi:type="dcterms:W3CDTF">2022-04-22T14:08:00Z</dcterms:modified>
</cp:coreProperties>
</file>